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C008D" w14:textId="77777777" w:rsidR="0041503D" w:rsidRDefault="0041503D" w:rsidP="00415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PHILIP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0C9DFA64" w14:textId="77777777" w:rsidR="0041503D" w:rsidRDefault="0041503D" w:rsidP="00415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Ripton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Regis, Huntingdonshire. Clerk.</w:t>
      </w:r>
    </w:p>
    <w:p w14:paraId="239B87A6" w14:textId="77777777" w:rsidR="0041503D" w:rsidRDefault="0041503D" w:rsidP="004150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AFC36C" w14:textId="77777777" w:rsidR="0041503D" w:rsidRDefault="0041503D" w:rsidP="004150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E8D117" w14:textId="77777777" w:rsidR="0041503D" w:rsidRDefault="0041503D" w:rsidP="00415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Jan.1468</w:t>
      </w:r>
      <w:r>
        <w:rPr>
          <w:rFonts w:ascii="Times New Roman" w:hAnsi="Times New Roman" w:cs="Times New Roman"/>
          <w:sz w:val="24"/>
          <w:szCs w:val="24"/>
        </w:rPr>
        <w:tab/>
        <w:t>He was pardoned for not appearing to answer John Walter, chaplain(q.v.),</w:t>
      </w:r>
    </w:p>
    <w:p w14:paraId="2BAA2471" w14:textId="77777777" w:rsidR="0041503D" w:rsidRDefault="0041503D" w:rsidP="00415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trespass.   (C.P.R. 1467-77 p.6)</w:t>
      </w:r>
    </w:p>
    <w:p w14:paraId="3944C8A9" w14:textId="77777777" w:rsidR="0041503D" w:rsidRDefault="0041503D" w:rsidP="004150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2CB6C" w14:textId="77777777" w:rsidR="0041503D" w:rsidRDefault="0041503D" w:rsidP="004150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D2A16A" w14:textId="77777777" w:rsidR="0041503D" w:rsidRDefault="0041503D" w:rsidP="00415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2021</w:t>
      </w:r>
    </w:p>
    <w:p w14:paraId="081898C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C9BF3" w14:textId="77777777" w:rsidR="0041503D" w:rsidRDefault="0041503D" w:rsidP="009139A6">
      <w:r>
        <w:separator/>
      </w:r>
    </w:p>
  </w:endnote>
  <w:endnote w:type="continuationSeparator" w:id="0">
    <w:p w14:paraId="3E5E5F67" w14:textId="77777777" w:rsidR="0041503D" w:rsidRDefault="004150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5FA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251B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93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9BD3F" w14:textId="77777777" w:rsidR="0041503D" w:rsidRDefault="0041503D" w:rsidP="009139A6">
      <w:r>
        <w:separator/>
      </w:r>
    </w:p>
  </w:footnote>
  <w:footnote w:type="continuationSeparator" w:id="0">
    <w:p w14:paraId="59431850" w14:textId="77777777" w:rsidR="0041503D" w:rsidRDefault="004150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1CC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D51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33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03D"/>
    <w:rsid w:val="000666E0"/>
    <w:rsid w:val="002510B7"/>
    <w:rsid w:val="0041503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1C0E5"/>
  <w15:chartTrackingRefBased/>
  <w15:docId w15:val="{48910B3F-8CBD-4CA8-A77C-18BE530A4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2021-04-18T21:02:00Z</dcterms:created>
  <dcterms:modified xsi:type="dcterms:W3CDTF">2021-04-18T21:02:00Z</dcterms:modified>
</cp:coreProperties>
</file>